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BB4E0" w14:textId="21C219E4" w:rsidR="00FD7D1E" w:rsidRPr="00F347BE" w:rsidRDefault="00FD7D1E" w:rsidP="00F347BE">
      <w:pPr>
        <w:pStyle w:val="Kop1"/>
        <w:rPr>
          <w:b/>
        </w:rPr>
      </w:pPr>
      <w:r w:rsidRPr="00F347BE">
        <w:rPr>
          <w:b/>
        </w:rPr>
        <w:t>Formulier 3 - Model opgave referenties</w:t>
      </w:r>
    </w:p>
    <w:p w14:paraId="2E67FB9F" w14:textId="77777777" w:rsidR="00FD7D1E" w:rsidRPr="00FD7D1E" w:rsidRDefault="00FD7D1E" w:rsidP="00FD7D1E"/>
    <w:p w14:paraId="1856FB63" w14:textId="73A21643" w:rsidR="002B1465" w:rsidRDefault="002B1465" w:rsidP="002B1465">
      <w:pPr>
        <w:spacing w:line="240" w:lineRule="atLeast"/>
      </w:pPr>
      <w:r>
        <w:t xml:space="preserve">Behoort bij aanbesteding </w:t>
      </w:r>
      <w:r w:rsidR="005A7DC6">
        <w:t>NEN2767-1+C1:2019 NL – INK2021.</w:t>
      </w:r>
      <w:r w:rsidR="00924349">
        <w:t>891</w:t>
      </w:r>
      <w:bookmarkStart w:id="0" w:name="_GoBack"/>
      <w:bookmarkEnd w:id="0"/>
    </w:p>
    <w:p w14:paraId="61CD14FA" w14:textId="77777777" w:rsidR="00FD7D1E" w:rsidRDefault="00FD7D1E" w:rsidP="00FD7D1E">
      <w:pPr>
        <w:suppressAutoHyphens/>
      </w:pP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99"/>
        <w:gridCol w:w="2508"/>
        <w:gridCol w:w="2822"/>
        <w:gridCol w:w="3333"/>
      </w:tblGrid>
      <w:tr w:rsidR="00FD7D1E" w:rsidRPr="008341A2" w14:paraId="7BCB6D6C" w14:textId="77777777" w:rsidTr="00013E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4" w:type="pct"/>
            <w:gridSpan w:val="2"/>
          </w:tcPr>
          <w:p w14:paraId="65129FC4" w14:textId="77777777" w:rsidR="00FD7D1E" w:rsidRPr="008341A2" w:rsidRDefault="00FD7D1E" w:rsidP="00013EF4">
            <w:pPr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</w:rPr>
              <w:t>Referentie van:</w:t>
            </w:r>
          </w:p>
        </w:tc>
        <w:tc>
          <w:tcPr>
            <w:tcW w:w="3396" w:type="pct"/>
            <w:gridSpan w:val="2"/>
          </w:tcPr>
          <w:p w14:paraId="168808EF" w14:textId="1B943120" w:rsidR="00FD7D1E" w:rsidRPr="008341A2" w:rsidRDefault="00FD7D1E" w:rsidP="00013EF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8341A2">
              <w:rPr>
                <w:sz w:val="24"/>
                <w:szCs w:val="24"/>
                <w:highlight w:val="lightGray"/>
              </w:rPr>
              <w:t>&lt;</w:t>
            </w:r>
            <w:proofErr w:type="gramStart"/>
            <w:r w:rsidRPr="008341A2">
              <w:rPr>
                <w:sz w:val="24"/>
                <w:szCs w:val="24"/>
                <w:highlight w:val="lightGray"/>
              </w:rPr>
              <w:t>naam</w:t>
            </w:r>
            <w:proofErr w:type="gramEnd"/>
            <w:r w:rsidRPr="008341A2">
              <w:rPr>
                <w:sz w:val="24"/>
                <w:szCs w:val="24"/>
                <w:highlight w:val="lightGray"/>
              </w:rPr>
              <w:t xml:space="preserve"> inschrijver/ </w:t>
            </w:r>
            <w:proofErr w:type="spellStart"/>
            <w:r w:rsidRPr="008341A2">
              <w:rPr>
                <w:sz w:val="24"/>
                <w:szCs w:val="24"/>
                <w:highlight w:val="lightGray"/>
              </w:rPr>
              <w:t>combinant</w:t>
            </w:r>
            <w:proofErr w:type="spellEnd"/>
            <w:r w:rsidRPr="008341A2">
              <w:rPr>
                <w:sz w:val="24"/>
                <w:szCs w:val="24"/>
                <w:highlight w:val="lightGray"/>
              </w:rPr>
              <w:t>/ onderaannemer&gt;</w:t>
            </w:r>
            <w:r w:rsidR="002B1465">
              <w:rPr>
                <w:sz w:val="24"/>
                <w:szCs w:val="24"/>
                <w:highlight w:val="lightGray"/>
              </w:rPr>
              <w:t>*</w:t>
            </w:r>
          </w:p>
        </w:tc>
      </w:tr>
      <w:tr w:rsidR="00FD7D1E" w:rsidRPr="008341A2" w14:paraId="46D80017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14:paraId="4631B5B4" w14:textId="77777777" w:rsidR="00FD7D1E" w:rsidRPr="008341A2" w:rsidRDefault="00FD7D1E" w:rsidP="00013EF4">
            <w:r w:rsidRPr="008341A2">
              <w:t>Referentieproject bij kerncompetentie:</w:t>
            </w:r>
          </w:p>
          <w:p w14:paraId="7C14A2C3" w14:textId="6539A71F" w:rsidR="00FD7D1E" w:rsidRPr="001B4147" w:rsidRDefault="00FD7D1E" w:rsidP="00013EF4">
            <w:pPr>
              <w:rPr>
                <w:b w:val="0"/>
              </w:rPr>
            </w:pPr>
            <w:r w:rsidRPr="001B4147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4147">
              <w:rPr>
                <w:b w:val="0"/>
              </w:rPr>
              <w:instrText xml:space="preserve"> FORMCHECKBOX </w:instrText>
            </w:r>
            <w:r w:rsidR="00924349">
              <w:fldChar w:fldCharType="separate"/>
            </w:r>
            <w:r w:rsidRPr="001B4147">
              <w:fldChar w:fldCharType="end"/>
            </w:r>
            <w:r w:rsidRPr="001B4147">
              <w:rPr>
                <w:b w:val="0"/>
              </w:rPr>
              <w:t xml:space="preserve"> 1.</w:t>
            </w:r>
            <w:r w:rsidRPr="001B4147">
              <w:rPr>
                <w:b w:val="0"/>
              </w:rPr>
              <w:tab/>
            </w:r>
            <w:r w:rsidR="002A1DDC">
              <w:rPr>
                <w:b w:val="0"/>
              </w:rPr>
              <w:t>U hebt ervaring</w:t>
            </w:r>
            <w:r w:rsidR="000539E3">
              <w:rPr>
                <w:b w:val="0"/>
              </w:rPr>
              <w:t xml:space="preserve"> met het uitvoeren van</w:t>
            </w:r>
            <w:r w:rsidR="00033261">
              <w:rPr>
                <w:b w:val="0"/>
              </w:rPr>
              <w:t xml:space="preserve"> conditiemetingen conform NEN2767</w:t>
            </w:r>
            <w:r w:rsidR="00641582">
              <w:rPr>
                <w:b w:val="0"/>
              </w:rPr>
              <w:t xml:space="preserve">-1+C1:2019 </w:t>
            </w:r>
            <w:proofErr w:type="gramStart"/>
            <w:r w:rsidR="00641582">
              <w:rPr>
                <w:b w:val="0"/>
              </w:rPr>
              <w:t>NL deel</w:t>
            </w:r>
            <w:proofErr w:type="gramEnd"/>
            <w:r w:rsidR="00641582">
              <w:rPr>
                <w:b w:val="0"/>
              </w:rPr>
              <w:t xml:space="preserve"> 4 </w:t>
            </w:r>
            <w:r w:rsidR="000539E3">
              <w:rPr>
                <w:b w:val="0"/>
              </w:rPr>
              <w:t xml:space="preserve">op waterstaatkundige kunstwerken en dit naar tevredenheid van Opdrachtgever. </w:t>
            </w:r>
          </w:p>
          <w:p w14:paraId="43CDBCFD" w14:textId="03213FF8" w:rsidR="00FD7D1E" w:rsidRPr="007700CA" w:rsidRDefault="00FD7D1E" w:rsidP="00013EF4">
            <w:pPr>
              <w:rPr>
                <w:b w:val="0"/>
              </w:rPr>
            </w:pPr>
          </w:p>
        </w:tc>
      </w:tr>
      <w:tr w:rsidR="00FD7D1E" w:rsidRPr="008341A2" w14:paraId="19AA66AA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14:paraId="44CE1B9B" w14:textId="77777777" w:rsidR="00FD7D1E" w:rsidRPr="008341A2" w:rsidRDefault="00FD7D1E" w:rsidP="00013EF4">
            <w:r w:rsidRPr="008341A2">
              <w:t>1</w:t>
            </w:r>
          </w:p>
        </w:tc>
        <w:tc>
          <w:tcPr>
            <w:tcW w:w="1384" w:type="pct"/>
            <w:vMerge w:val="restart"/>
          </w:tcPr>
          <w:p w14:paraId="3205DB8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NAW-gegevens opdrachtgever van referentieproject</w:t>
            </w:r>
          </w:p>
        </w:tc>
        <w:tc>
          <w:tcPr>
            <w:tcW w:w="1557" w:type="pct"/>
          </w:tcPr>
          <w:p w14:paraId="25C2C7A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Naam organisatie </w:t>
            </w:r>
          </w:p>
        </w:tc>
        <w:tc>
          <w:tcPr>
            <w:tcW w:w="1839" w:type="pct"/>
          </w:tcPr>
          <w:p w14:paraId="3C72C2D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8991FF2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39313B16" w14:textId="77777777" w:rsidR="00FD7D1E" w:rsidRPr="008341A2" w:rsidRDefault="00FD7D1E" w:rsidP="00013EF4"/>
        </w:tc>
        <w:tc>
          <w:tcPr>
            <w:tcW w:w="1384" w:type="pct"/>
            <w:vMerge/>
          </w:tcPr>
          <w:p w14:paraId="30B47EB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176E873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Naam contactpersoon</w:t>
            </w:r>
          </w:p>
        </w:tc>
        <w:tc>
          <w:tcPr>
            <w:tcW w:w="1839" w:type="pct"/>
          </w:tcPr>
          <w:p w14:paraId="0645A35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rPr>
                <w:noProof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341A2">
              <w:rPr>
                <w:noProof/>
              </w:rPr>
              <w:instrText xml:space="preserve"> FORMTEXT </w:instrText>
            </w:r>
            <w:r w:rsidRPr="008341A2">
              <w:rPr>
                <w:noProof/>
              </w:rPr>
            </w:r>
            <w:r w:rsidRPr="008341A2">
              <w:rPr>
                <w:noProof/>
              </w:rPr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fldChar w:fldCharType="end"/>
            </w:r>
          </w:p>
        </w:tc>
      </w:tr>
      <w:tr w:rsidR="00FD7D1E" w:rsidRPr="008341A2" w14:paraId="63304805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656B55BD" w14:textId="77777777" w:rsidR="00FD7D1E" w:rsidRPr="008341A2" w:rsidRDefault="00FD7D1E" w:rsidP="00013EF4"/>
        </w:tc>
        <w:tc>
          <w:tcPr>
            <w:tcW w:w="1384" w:type="pct"/>
            <w:vMerge/>
          </w:tcPr>
          <w:p w14:paraId="61C510C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6022337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Telefoonnummer</w:t>
            </w:r>
          </w:p>
        </w:tc>
        <w:tc>
          <w:tcPr>
            <w:tcW w:w="1839" w:type="pct"/>
          </w:tcPr>
          <w:p w14:paraId="1B1DD991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0FD3C108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4E47D86F" w14:textId="77777777" w:rsidR="00FD7D1E" w:rsidRPr="008341A2" w:rsidRDefault="00FD7D1E" w:rsidP="00013EF4"/>
        </w:tc>
        <w:tc>
          <w:tcPr>
            <w:tcW w:w="1384" w:type="pct"/>
            <w:vMerge/>
          </w:tcPr>
          <w:p w14:paraId="3546F46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7E1A608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Mailadres</w:t>
            </w:r>
          </w:p>
        </w:tc>
        <w:tc>
          <w:tcPr>
            <w:tcW w:w="1839" w:type="pct"/>
          </w:tcPr>
          <w:p w14:paraId="54F6818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0F5E743C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49A11118" w14:textId="77777777" w:rsidR="00FD7D1E" w:rsidRPr="008341A2" w:rsidRDefault="00FD7D1E" w:rsidP="00013EF4"/>
        </w:tc>
        <w:tc>
          <w:tcPr>
            <w:tcW w:w="1384" w:type="pct"/>
            <w:vMerge/>
          </w:tcPr>
          <w:p w14:paraId="4319A09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493340C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Postadres</w:t>
            </w:r>
          </w:p>
        </w:tc>
        <w:tc>
          <w:tcPr>
            <w:tcW w:w="1839" w:type="pct"/>
          </w:tcPr>
          <w:p w14:paraId="4E4A319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F515793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359DE29C" w14:textId="77777777" w:rsidR="00FD7D1E" w:rsidRPr="008341A2" w:rsidRDefault="00FD7D1E" w:rsidP="00013EF4"/>
        </w:tc>
        <w:tc>
          <w:tcPr>
            <w:tcW w:w="1384" w:type="pct"/>
            <w:vMerge/>
          </w:tcPr>
          <w:p w14:paraId="050B591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1F654F6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Is de tevredenheids-verklaring van de opdrachtgever toegevoegd.</w:t>
            </w:r>
          </w:p>
        </w:tc>
        <w:tc>
          <w:tcPr>
            <w:tcW w:w="1839" w:type="pct"/>
          </w:tcPr>
          <w:p w14:paraId="0CA2DA1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5E94568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7BC8542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D7D1E" w:rsidRPr="008341A2" w14:paraId="3CB32E18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14:paraId="7E998288" w14:textId="77777777" w:rsidR="00FD7D1E" w:rsidRPr="008341A2" w:rsidRDefault="00FD7D1E" w:rsidP="00013EF4">
            <w:r w:rsidRPr="008341A2">
              <w:t>2</w:t>
            </w:r>
          </w:p>
        </w:tc>
        <w:tc>
          <w:tcPr>
            <w:tcW w:w="1384" w:type="pct"/>
            <w:vMerge w:val="restart"/>
          </w:tcPr>
          <w:p w14:paraId="62319D5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Kenmerken van het project</w:t>
            </w:r>
          </w:p>
        </w:tc>
        <w:tc>
          <w:tcPr>
            <w:tcW w:w="1557" w:type="pct"/>
          </w:tcPr>
          <w:p w14:paraId="246D9E8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Totale waarde van het project.</w:t>
            </w:r>
          </w:p>
        </w:tc>
        <w:tc>
          <w:tcPr>
            <w:tcW w:w="1839" w:type="pct"/>
          </w:tcPr>
          <w:p w14:paraId="1C672996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4E3D40BB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40FC16F3" w14:textId="77777777" w:rsidR="00FD7D1E" w:rsidRPr="008341A2" w:rsidRDefault="00FD7D1E" w:rsidP="00013EF4"/>
        </w:tc>
        <w:tc>
          <w:tcPr>
            <w:tcW w:w="1384" w:type="pct"/>
            <w:vMerge/>
          </w:tcPr>
          <w:p w14:paraId="22094604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58CFC3D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Omschrijving van het project</w:t>
            </w:r>
          </w:p>
        </w:tc>
        <w:tc>
          <w:tcPr>
            <w:tcW w:w="1839" w:type="pct"/>
          </w:tcPr>
          <w:p w14:paraId="35991EB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36F636A6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1EE91A61" w14:textId="77777777" w:rsidR="00FD7D1E" w:rsidRPr="008341A2" w:rsidRDefault="00FD7D1E" w:rsidP="00013EF4"/>
        </w:tc>
        <w:tc>
          <w:tcPr>
            <w:tcW w:w="1384" w:type="pct"/>
            <w:vMerge/>
          </w:tcPr>
          <w:p w14:paraId="6FA5C9E9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463FE53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aanvang project</w:t>
            </w:r>
          </w:p>
        </w:tc>
        <w:tc>
          <w:tcPr>
            <w:tcW w:w="1839" w:type="pct"/>
          </w:tcPr>
          <w:p w14:paraId="1C48FBF2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E15A647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1E9B5FF0" w14:textId="77777777" w:rsidR="00FD7D1E" w:rsidRPr="008341A2" w:rsidRDefault="00FD7D1E" w:rsidP="00013EF4"/>
        </w:tc>
        <w:tc>
          <w:tcPr>
            <w:tcW w:w="1384" w:type="pct"/>
            <w:vMerge/>
          </w:tcPr>
          <w:p w14:paraId="49BC47A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5716178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Datum afronding project</w:t>
            </w:r>
          </w:p>
        </w:tc>
        <w:tc>
          <w:tcPr>
            <w:tcW w:w="1839" w:type="pct"/>
          </w:tcPr>
          <w:p w14:paraId="0592716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7E36D212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 w:val="restart"/>
          </w:tcPr>
          <w:p w14:paraId="7F98E986" w14:textId="51DA8113" w:rsidR="00FD7D1E" w:rsidRPr="008341A2" w:rsidRDefault="002B1465" w:rsidP="00013EF4">
            <w:r>
              <w:t>3</w:t>
            </w:r>
          </w:p>
        </w:tc>
        <w:tc>
          <w:tcPr>
            <w:tcW w:w="1384" w:type="pct"/>
            <w:vMerge w:val="restart"/>
          </w:tcPr>
          <w:p w14:paraId="2843C3ED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van de inschrijver bij deze referentie</w:t>
            </w:r>
          </w:p>
        </w:tc>
        <w:tc>
          <w:tcPr>
            <w:tcW w:w="1557" w:type="pct"/>
          </w:tcPr>
          <w:p w14:paraId="4AC0138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Korte beschrijving van de werkzaamheden door de inschrijver</w:t>
            </w:r>
          </w:p>
        </w:tc>
        <w:tc>
          <w:tcPr>
            <w:tcW w:w="1839" w:type="pct"/>
          </w:tcPr>
          <w:p w14:paraId="45B9A68A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6980D7B2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182609DB" w14:textId="77777777" w:rsidR="00FD7D1E" w:rsidRPr="008341A2" w:rsidRDefault="00FD7D1E" w:rsidP="00013EF4"/>
        </w:tc>
        <w:tc>
          <w:tcPr>
            <w:tcW w:w="1384" w:type="pct"/>
            <w:vMerge/>
          </w:tcPr>
          <w:p w14:paraId="0654E03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012A66AA" w14:textId="471397E5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Rol in eventuele samenwerking (</w:t>
            </w:r>
            <w:r w:rsidR="0034755E">
              <w:t>indien niet van toepassing</w:t>
            </w:r>
            <w:r w:rsidRPr="008341A2">
              <w:t>, kies voor hoofdaannemer)</w:t>
            </w:r>
          </w:p>
        </w:tc>
        <w:tc>
          <w:tcPr>
            <w:tcW w:w="1839" w:type="pct"/>
          </w:tcPr>
          <w:p w14:paraId="52B14293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Hoofdaannemer</w:t>
            </w:r>
          </w:p>
          <w:p w14:paraId="7553F1C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Onderaannemer</w:t>
            </w:r>
          </w:p>
          <w:p w14:paraId="306FEFB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</w:t>
            </w:r>
            <w:proofErr w:type="spellStart"/>
            <w:r w:rsidRPr="008341A2">
              <w:t>Combinant</w:t>
            </w:r>
            <w:proofErr w:type="spellEnd"/>
            <w:r w:rsidRPr="008341A2">
              <w:t xml:space="preserve"> </w:t>
            </w:r>
          </w:p>
          <w:p w14:paraId="09028A1E" w14:textId="693E5649" w:rsidR="00FD7D1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Als </w:t>
            </w:r>
            <w:r w:rsidR="00FD7D1E" w:rsidRPr="008341A2">
              <w:t>Penvoerder</w:t>
            </w:r>
            <w:r w:rsidR="00FD7D1E" w:rsidRPr="008341A2">
              <w:tab/>
            </w:r>
            <w:r w:rsidR="00FD7D1E"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924349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Ja </w:t>
            </w:r>
            <w:r w:rsidR="00FD7D1E"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D7D1E" w:rsidRPr="008341A2">
              <w:instrText xml:space="preserve"> FORMCHECKBOX </w:instrText>
            </w:r>
            <w:r w:rsidR="00924349">
              <w:fldChar w:fldCharType="separate"/>
            </w:r>
            <w:r w:rsidR="00FD7D1E" w:rsidRPr="008341A2">
              <w:fldChar w:fldCharType="end"/>
            </w:r>
            <w:r w:rsidR="00FD7D1E" w:rsidRPr="008341A2">
              <w:t xml:space="preserve"> Nee</w:t>
            </w:r>
          </w:p>
          <w:p w14:paraId="41796768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Anders, </w:t>
            </w:r>
            <w:r w:rsidRPr="008341A2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1C15D573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0EDFBC7B" w14:textId="77777777" w:rsidR="00FD7D1E" w:rsidRPr="008341A2" w:rsidRDefault="00FD7D1E" w:rsidP="00013EF4"/>
        </w:tc>
        <w:tc>
          <w:tcPr>
            <w:tcW w:w="1384" w:type="pct"/>
            <w:vMerge/>
          </w:tcPr>
          <w:p w14:paraId="384E74F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34EA80C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Gefactureerd bedrag en het percentage hiervan wat betrekking heeft op de kerncompetentie</w:t>
            </w:r>
          </w:p>
        </w:tc>
        <w:tc>
          <w:tcPr>
            <w:tcW w:w="1839" w:type="pct"/>
          </w:tcPr>
          <w:p w14:paraId="235BF41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 xml:space="preserve">€ </w:t>
            </w: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  <w:p w14:paraId="19B0ECDB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37B4BC0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  <w:r w:rsidRPr="008341A2">
              <w:t xml:space="preserve"> %</w:t>
            </w:r>
          </w:p>
        </w:tc>
      </w:tr>
      <w:tr w:rsidR="00FD7D1E" w:rsidRPr="008341A2" w14:paraId="0DF813D4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  <w:vMerge/>
          </w:tcPr>
          <w:p w14:paraId="0CAA684F" w14:textId="77777777" w:rsidR="00FD7D1E" w:rsidRPr="008341A2" w:rsidRDefault="00FD7D1E" w:rsidP="00013EF4"/>
        </w:tc>
        <w:tc>
          <w:tcPr>
            <w:tcW w:w="1384" w:type="pct"/>
            <w:vMerge/>
          </w:tcPr>
          <w:p w14:paraId="007055C7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709753C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1839" w:type="pct"/>
          </w:tcPr>
          <w:p w14:paraId="787725F5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341A2">
              <w:instrText xml:space="preserve"> FORMTEXT </w:instrText>
            </w:r>
            <w:r w:rsidRPr="008341A2">
              <w:fldChar w:fldCharType="separate"/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rPr>
                <w:noProof/>
              </w:rPr>
              <w:t> </w:t>
            </w:r>
            <w:r w:rsidRPr="008341A2">
              <w:fldChar w:fldCharType="end"/>
            </w:r>
          </w:p>
        </w:tc>
      </w:tr>
      <w:tr w:rsidR="00FD7D1E" w:rsidRPr="008341A2" w14:paraId="5E736553" w14:textId="77777777" w:rsidTr="00013E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" w:type="pct"/>
          </w:tcPr>
          <w:p w14:paraId="011D6E2E" w14:textId="1A23718B" w:rsidR="00FD7D1E" w:rsidRPr="008341A2" w:rsidRDefault="002B1465" w:rsidP="00013EF4">
            <w:r>
              <w:t>4</w:t>
            </w:r>
          </w:p>
        </w:tc>
        <w:tc>
          <w:tcPr>
            <w:tcW w:w="1384" w:type="pct"/>
          </w:tcPr>
          <w:p w14:paraId="61189D19" w14:textId="15927822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t>Minimumeisen referentieproject</w:t>
            </w:r>
          </w:p>
          <w:p w14:paraId="71A1FC44" w14:textId="77777777" w:rsidR="00FD7D1E" w:rsidRPr="008341A2" w:rsidRDefault="00FD7D1E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7" w:type="pct"/>
          </w:tcPr>
          <w:p w14:paraId="6E57A719" w14:textId="67BDAA0D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44546A" w:themeColor="text2"/>
              </w:rPr>
            </w:pPr>
            <w:r w:rsidRPr="008341A2">
              <w:t>Voldoet u</w:t>
            </w:r>
            <w:r w:rsidR="002F4911">
              <w:t>w</w:t>
            </w:r>
            <w:r w:rsidRPr="008341A2">
              <w:t xml:space="preserve"> referentiewerk aan</w:t>
            </w:r>
            <w:r w:rsidR="002B1465">
              <w:t xml:space="preserve"> de eisen zoals beschreven in</w:t>
            </w:r>
            <w:r w:rsidRPr="008341A2">
              <w:rPr>
                <w:b/>
                <w:color w:val="44546A" w:themeColor="text2"/>
              </w:rPr>
              <w:t xml:space="preserve"> </w:t>
            </w:r>
          </w:p>
          <w:p w14:paraId="3A4C15FB" w14:textId="5F0345A8" w:rsidR="002B1465" w:rsidRPr="002B1465" w:rsidRDefault="002B1465" w:rsidP="002B14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2B1465">
              <w:t>paragr</w:t>
            </w:r>
            <w:r w:rsidRPr="005A7DC6">
              <w:t>aaf</w:t>
            </w:r>
            <w:proofErr w:type="gramEnd"/>
            <w:r w:rsidRPr="005A7DC6">
              <w:t xml:space="preserve"> 4.3</w:t>
            </w:r>
            <w:r w:rsidRPr="002B1465">
              <w:t xml:space="preserve"> </w:t>
            </w:r>
          </w:p>
          <w:p w14:paraId="33B26797" w14:textId="3472FC76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</w:p>
        </w:tc>
        <w:tc>
          <w:tcPr>
            <w:tcW w:w="1839" w:type="pct"/>
          </w:tcPr>
          <w:p w14:paraId="5E3CC8EC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Ja </w:t>
            </w:r>
          </w:p>
          <w:p w14:paraId="5CF4E0FF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41A2"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341A2">
              <w:instrText xml:space="preserve"> FORMCHECKBOX </w:instrText>
            </w:r>
            <w:r w:rsidR="00924349">
              <w:fldChar w:fldCharType="separate"/>
            </w:r>
            <w:r w:rsidRPr="008341A2">
              <w:fldChar w:fldCharType="end"/>
            </w:r>
            <w:r w:rsidRPr="008341A2">
              <w:t xml:space="preserve"> Nee</w:t>
            </w:r>
          </w:p>
          <w:p w14:paraId="3968799E" w14:textId="77777777" w:rsidR="00FD7D1E" w:rsidRPr="008341A2" w:rsidRDefault="00FD7D1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7F64AB" w14:textId="77777777" w:rsidR="00FD7D1E" w:rsidRDefault="00F11DA6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Toelichting</w:t>
            </w:r>
            <w:r w:rsidR="00FD7D1E" w:rsidRPr="008341A2">
              <w:t xml:space="preserve">: </w:t>
            </w:r>
          </w:p>
          <w:p w14:paraId="31A599F6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E238323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F3F67DC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A964045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25A64A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AF25D7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3D852C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1E29BC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76D0DE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171B22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2A0666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8FEF7E4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639489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AD03258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3F33FF1" w14:textId="77777777" w:rsidR="0034755E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0E7A36" w14:textId="20284532" w:rsidR="0034755E" w:rsidRPr="008341A2" w:rsidRDefault="0034755E" w:rsidP="00013E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11CA360" w14:textId="77777777" w:rsidR="00FD7D1E" w:rsidRPr="00BA14F1" w:rsidRDefault="00FD7D1E" w:rsidP="00FD7D1E">
      <w:pPr>
        <w:spacing w:line="240" w:lineRule="auto"/>
        <w:rPr>
          <w:lang w:eastAsia="en-US"/>
        </w:rPr>
      </w:pPr>
      <w:r w:rsidRPr="00BA14F1">
        <w:rPr>
          <w:lang w:eastAsia="en-US"/>
        </w:rPr>
        <w:lastRenderedPageBreak/>
        <w:t>*Doorhalen wat niet van toepassing is.</w:t>
      </w:r>
    </w:p>
    <w:p w14:paraId="27CD531E" w14:textId="77777777" w:rsidR="002B1465" w:rsidRDefault="002B1465" w:rsidP="00FD7D1E">
      <w:pPr>
        <w:suppressAutoHyphens/>
        <w:rPr>
          <w:lang w:eastAsia="en-US"/>
        </w:rPr>
      </w:pPr>
    </w:p>
    <w:p w14:paraId="46F2081C" w14:textId="77777777" w:rsidR="002B1465" w:rsidRDefault="002B1465" w:rsidP="00FD7D1E">
      <w:pPr>
        <w:suppressAutoHyphens/>
        <w:rPr>
          <w:lang w:eastAsia="en-US"/>
        </w:rPr>
      </w:pPr>
    </w:p>
    <w:p w14:paraId="72B481B9" w14:textId="0AFA7F4B" w:rsidR="00FD7D1E" w:rsidRPr="00BA14F1" w:rsidRDefault="00FD7D1E" w:rsidP="00FD7D1E">
      <w:pPr>
        <w:suppressAutoHyphens/>
        <w:rPr>
          <w:lang w:eastAsia="en-US"/>
        </w:rPr>
      </w:pPr>
      <w:r w:rsidRPr="00BA14F1">
        <w:rPr>
          <w:lang w:eastAsia="en-US"/>
        </w:rPr>
        <w:t>Aldus naar waarheid opgemaakt en rechtsgeldig ondertekend,</w:t>
      </w:r>
    </w:p>
    <w:p w14:paraId="11E18D1F" w14:textId="77777777" w:rsidR="00FD7D1E" w:rsidRPr="00BA14F1" w:rsidRDefault="00FD7D1E" w:rsidP="00FD7D1E">
      <w:pPr>
        <w:suppressAutoHyphens/>
        <w:ind w:left="567"/>
        <w:rPr>
          <w:lang w:eastAsia="en-US"/>
        </w:rPr>
      </w:pPr>
    </w:p>
    <w:tbl>
      <w:tblPr>
        <w:tblpPr w:leftFromText="141" w:rightFromText="141" w:vertAnchor="text" w:tblpX="-68" w:tblpY="1"/>
        <w:tblOverlap w:val="never"/>
        <w:tblW w:w="5101" w:type="pct"/>
        <w:tblLook w:val="01E0" w:firstRow="1" w:lastRow="1" w:firstColumn="1" w:lastColumn="1" w:noHBand="0" w:noVBand="0"/>
      </w:tblPr>
      <w:tblGrid>
        <w:gridCol w:w="2964"/>
        <w:gridCol w:w="2634"/>
        <w:gridCol w:w="1301"/>
        <w:gridCol w:w="2356"/>
      </w:tblGrid>
      <w:tr w:rsidR="00FD7D1E" w:rsidRPr="00BA14F1" w14:paraId="6F1FBF2E" w14:textId="77777777" w:rsidTr="00013EF4">
        <w:tc>
          <w:tcPr>
            <w:tcW w:w="1601" w:type="pct"/>
          </w:tcPr>
          <w:p w14:paraId="14EF9BEE" w14:textId="77777777" w:rsidR="00FD7D1E" w:rsidRPr="00BA14F1" w:rsidRDefault="00FD7D1E" w:rsidP="00013EF4">
            <w:r w:rsidRPr="00BA14F1">
              <w:t>Datum:</w:t>
            </w:r>
          </w:p>
        </w:tc>
        <w:tc>
          <w:tcPr>
            <w:tcW w:w="1423" w:type="pct"/>
          </w:tcPr>
          <w:p w14:paraId="473DBFBE" w14:textId="77777777"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  <w:tc>
          <w:tcPr>
            <w:tcW w:w="703" w:type="pct"/>
          </w:tcPr>
          <w:p w14:paraId="26F1C467" w14:textId="77777777" w:rsidR="00FD7D1E" w:rsidRPr="00BA14F1" w:rsidRDefault="00FD7D1E" w:rsidP="00013EF4">
            <w:r w:rsidRPr="00BA14F1">
              <w:t>Plaats:</w:t>
            </w:r>
          </w:p>
        </w:tc>
        <w:tc>
          <w:tcPr>
            <w:tcW w:w="1273" w:type="pct"/>
          </w:tcPr>
          <w:p w14:paraId="240857DF" w14:textId="77777777"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</w:tr>
      <w:tr w:rsidR="00FD7D1E" w:rsidRPr="00BA14F1" w14:paraId="5EDCF705" w14:textId="77777777" w:rsidTr="00013EF4">
        <w:tc>
          <w:tcPr>
            <w:tcW w:w="1601" w:type="pct"/>
          </w:tcPr>
          <w:p w14:paraId="2FF63841" w14:textId="77777777" w:rsidR="00FD7D1E" w:rsidRPr="00BA14F1" w:rsidRDefault="00FD7D1E" w:rsidP="00013EF4"/>
        </w:tc>
        <w:tc>
          <w:tcPr>
            <w:tcW w:w="1423" w:type="pct"/>
          </w:tcPr>
          <w:p w14:paraId="13D8E8DD" w14:textId="77777777" w:rsidR="00FD7D1E" w:rsidRPr="00BA14F1" w:rsidRDefault="00FD7D1E" w:rsidP="00013EF4"/>
        </w:tc>
        <w:tc>
          <w:tcPr>
            <w:tcW w:w="703" w:type="pct"/>
          </w:tcPr>
          <w:p w14:paraId="036A1232" w14:textId="77777777" w:rsidR="00FD7D1E" w:rsidRPr="00BA14F1" w:rsidRDefault="00FD7D1E" w:rsidP="00013EF4"/>
        </w:tc>
        <w:tc>
          <w:tcPr>
            <w:tcW w:w="1273" w:type="pct"/>
          </w:tcPr>
          <w:p w14:paraId="1748CC94" w14:textId="77777777" w:rsidR="00FD7D1E" w:rsidRPr="00BA14F1" w:rsidRDefault="00FD7D1E" w:rsidP="00013EF4"/>
        </w:tc>
      </w:tr>
      <w:tr w:rsidR="00FD7D1E" w:rsidRPr="00BA14F1" w14:paraId="5EE83E2B" w14:textId="77777777" w:rsidTr="00013EF4">
        <w:tc>
          <w:tcPr>
            <w:tcW w:w="1601" w:type="pct"/>
          </w:tcPr>
          <w:p w14:paraId="5DFD6FEE" w14:textId="77777777" w:rsidR="00FD7D1E" w:rsidRPr="00BA14F1" w:rsidRDefault="00FD7D1E" w:rsidP="00013EF4">
            <w:r w:rsidRPr="00BA14F1">
              <w:t>Naam:</w:t>
            </w:r>
          </w:p>
        </w:tc>
        <w:tc>
          <w:tcPr>
            <w:tcW w:w="1423" w:type="pct"/>
          </w:tcPr>
          <w:p w14:paraId="5EBBD3A0" w14:textId="77777777"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  <w:tc>
          <w:tcPr>
            <w:tcW w:w="703" w:type="pct"/>
          </w:tcPr>
          <w:p w14:paraId="66B29CFB" w14:textId="77777777" w:rsidR="00FD7D1E" w:rsidRPr="00BA14F1" w:rsidRDefault="00FD7D1E" w:rsidP="00013EF4">
            <w:r w:rsidRPr="00BA14F1">
              <w:t>Functie:</w:t>
            </w:r>
          </w:p>
        </w:tc>
        <w:tc>
          <w:tcPr>
            <w:tcW w:w="1273" w:type="pct"/>
          </w:tcPr>
          <w:p w14:paraId="6D3D2CB0" w14:textId="77777777"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</w:tr>
      <w:tr w:rsidR="00FD7D1E" w:rsidRPr="00BA14F1" w14:paraId="60056745" w14:textId="77777777" w:rsidTr="00013EF4">
        <w:tc>
          <w:tcPr>
            <w:tcW w:w="1601" w:type="pct"/>
          </w:tcPr>
          <w:p w14:paraId="0EA5D68F" w14:textId="77777777" w:rsidR="00FD7D1E" w:rsidRPr="00BA14F1" w:rsidRDefault="00FD7D1E" w:rsidP="00013EF4"/>
          <w:p w14:paraId="0B24E4C0" w14:textId="77777777" w:rsidR="00FD7D1E" w:rsidRPr="00BA14F1" w:rsidRDefault="00FD7D1E" w:rsidP="00013EF4"/>
          <w:p w14:paraId="21684117" w14:textId="77777777" w:rsidR="00FD7D1E" w:rsidRPr="00BA14F1" w:rsidRDefault="00FD7D1E" w:rsidP="00013EF4">
            <w:r w:rsidRPr="00BA14F1">
              <w:t>Handtekening:</w:t>
            </w:r>
          </w:p>
        </w:tc>
        <w:tc>
          <w:tcPr>
            <w:tcW w:w="3399" w:type="pct"/>
            <w:gridSpan w:val="3"/>
          </w:tcPr>
          <w:p w14:paraId="3795D0B2" w14:textId="77777777" w:rsidR="00FD7D1E" w:rsidRPr="00BA14F1" w:rsidRDefault="00FD7D1E" w:rsidP="00013EF4"/>
          <w:p w14:paraId="0973FF21" w14:textId="77777777" w:rsidR="00FD7D1E" w:rsidRPr="00BA14F1" w:rsidRDefault="00FD7D1E" w:rsidP="00013EF4"/>
          <w:p w14:paraId="420F4CE3" w14:textId="77777777" w:rsidR="00FD7D1E" w:rsidRPr="00BA14F1" w:rsidRDefault="00FD7D1E" w:rsidP="00013EF4">
            <w:r w:rsidRPr="00BA14F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14F1">
              <w:instrText xml:space="preserve"> FORMTEXT </w:instrText>
            </w:r>
            <w:r w:rsidRPr="00BA14F1">
              <w:fldChar w:fldCharType="separate"/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rPr>
                <w:noProof/>
              </w:rPr>
              <w:t> </w:t>
            </w:r>
            <w:r w:rsidRPr="00BA14F1">
              <w:fldChar w:fldCharType="end"/>
            </w:r>
          </w:p>
        </w:tc>
      </w:tr>
    </w:tbl>
    <w:p w14:paraId="4A57B4DB" w14:textId="77777777" w:rsidR="00FD7D1E" w:rsidRPr="00802BB2" w:rsidRDefault="00FD7D1E" w:rsidP="00FD7D1E">
      <w:pPr>
        <w:rPr>
          <w:lang w:eastAsia="en-US"/>
        </w:rPr>
      </w:pPr>
    </w:p>
    <w:p w14:paraId="42531984" w14:textId="77777777" w:rsidR="00743CDB" w:rsidRPr="00FD7D1E" w:rsidRDefault="00743CDB" w:rsidP="00FD7D1E"/>
    <w:sectPr w:rsidR="00743CDB" w:rsidRPr="00FD7D1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FF82A" w14:textId="77777777" w:rsidR="00590CEE" w:rsidRDefault="00590CEE" w:rsidP="00AF32D1">
      <w:pPr>
        <w:spacing w:line="240" w:lineRule="auto"/>
      </w:pPr>
      <w:r>
        <w:separator/>
      </w:r>
    </w:p>
  </w:endnote>
  <w:endnote w:type="continuationSeparator" w:id="0">
    <w:p w14:paraId="79D38F55" w14:textId="77777777" w:rsidR="00590CEE" w:rsidRDefault="00590CEE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2E9A1" w14:textId="77777777" w:rsidR="00590CEE" w:rsidRDefault="00590CEE" w:rsidP="00AF32D1">
      <w:pPr>
        <w:spacing w:line="240" w:lineRule="auto"/>
      </w:pPr>
      <w:r>
        <w:separator/>
      </w:r>
    </w:p>
  </w:footnote>
  <w:footnote w:type="continuationSeparator" w:id="0">
    <w:p w14:paraId="4B55D40E" w14:textId="77777777" w:rsidR="00590CEE" w:rsidRDefault="00590CEE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924349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924349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924349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33261"/>
    <w:rsid w:val="000539E3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A1DDC"/>
    <w:rsid w:val="002B1465"/>
    <w:rsid w:val="002C3C4F"/>
    <w:rsid w:val="002C7072"/>
    <w:rsid w:val="002D27EE"/>
    <w:rsid w:val="002E37D4"/>
    <w:rsid w:val="002F4006"/>
    <w:rsid w:val="002F4911"/>
    <w:rsid w:val="002F4DF1"/>
    <w:rsid w:val="0030410B"/>
    <w:rsid w:val="00312009"/>
    <w:rsid w:val="003239EA"/>
    <w:rsid w:val="00326D82"/>
    <w:rsid w:val="0034755E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0CEE"/>
    <w:rsid w:val="005920A4"/>
    <w:rsid w:val="005A6DFB"/>
    <w:rsid w:val="005A7DC6"/>
    <w:rsid w:val="005B79E0"/>
    <w:rsid w:val="005D30B9"/>
    <w:rsid w:val="00600A3D"/>
    <w:rsid w:val="00600DDA"/>
    <w:rsid w:val="00633FCC"/>
    <w:rsid w:val="00641582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2434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51E6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1DA6"/>
    <w:rsid w:val="00F165C7"/>
    <w:rsid w:val="00F17A14"/>
    <w:rsid w:val="00F347BE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D7D1E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  <w:style w:type="table" w:customStyle="1" w:styleId="GridTable4-Accent111">
    <w:name w:val="Grid Table 4 - Accent 111"/>
    <w:basedOn w:val="Standaardtabel"/>
    <w:uiPriority w:val="49"/>
    <w:rsid w:val="00FD7D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schemas.openxmlformats.org/package/2006/metadata/core-properties"/>
    <ds:schemaRef ds:uri="5e441efc-6006-434a-a17f-cb80a7bc997c"/>
    <ds:schemaRef ds:uri="http://schemas.microsoft.com/office/2006/documentManagement/types"/>
    <ds:schemaRef ds:uri="http://purl.org/dc/elements/1.1/"/>
    <ds:schemaRef ds:uri="fa0a1840-3a9a-4cb3-947f-d4d7fb553cb5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92610-70F4-4BD5-A9C1-CA7E559C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CB20AE28.dotm</Template>
  <TotalTime>55</TotalTime>
  <Pages>2</Pages>
  <Words>331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Mostert, Merel</cp:lastModifiedBy>
  <cp:revision>13</cp:revision>
  <cp:lastPrinted>2020-07-15T11:13:00Z</cp:lastPrinted>
  <dcterms:created xsi:type="dcterms:W3CDTF">2021-06-04T11:53:00Z</dcterms:created>
  <dcterms:modified xsi:type="dcterms:W3CDTF">2021-11-04T10:25:00Z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